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AF2" w:rsidRDefault="00FF1AF2" w:rsidP="00FF1AF2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  <w:u w:val="single"/>
        </w:rPr>
        <w:t>William LEDECOTYS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bookmarkEnd w:id="0"/>
    <w:p w:rsidR="00FF1AF2" w:rsidRDefault="00FF1AF2" w:rsidP="00FF1A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1AF2" w:rsidRDefault="00FF1AF2" w:rsidP="00FF1A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1AF2" w:rsidRDefault="00FF1AF2" w:rsidP="00FF1A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Oct.1419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Sittingbourne,</w:t>
      </w:r>
    </w:p>
    <w:p w:rsidR="00FF1AF2" w:rsidRDefault="00FF1AF2" w:rsidP="00FF1A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Kent, 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Frogenhale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d.1419)(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FF1AF2" w:rsidRDefault="00FF1AF2" w:rsidP="00FF1A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21-306)</w:t>
      </w:r>
    </w:p>
    <w:p w:rsidR="00FF1AF2" w:rsidRDefault="00FF1AF2" w:rsidP="00FF1A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1AF2" w:rsidRDefault="00FF1AF2" w:rsidP="00FF1AF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FF1AF2" w:rsidRDefault="00FF1AF2" w:rsidP="00FF1A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March 2016</w:t>
      </w:r>
    </w:p>
    <w:sectPr w:rsidR="006B2F86" w:rsidRPr="00FF1AF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AF2" w:rsidRDefault="00FF1AF2" w:rsidP="00E71FC3">
      <w:pPr>
        <w:spacing w:after="0" w:line="240" w:lineRule="auto"/>
      </w:pPr>
      <w:r>
        <w:separator/>
      </w:r>
    </w:p>
  </w:endnote>
  <w:endnote w:type="continuationSeparator" w:id="0">
    <w:p w:rsidR="00FF1AF2" w:rsidRDefault="00FF1A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AF2" w:rsidRDefault="00FF1AF2" w:rsidP="00E71FC3">
      <w:pPr>
        <w:spacing w:after="0" w:line="240" w:lineRule="auto"/>
      </w:pPr>
      <w:r>
        <w:separator/>
      </w:r>
    </w:p>
  </w:footnote>
  <w:footnote w:type="continuationSeparator" w:id="0">
    <w:p w:rsidR="00FF1AF2" w:rsidRDefault="00FF1A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AF2"/>
    <w:rsid w:val="00AB52E8"/>
    <w:rsid w:val="00B16D3F"/>
    <w:rsid w:val="00E71FC3"/>
    <w:rsid w:val="00EF4813"/>
    <w:rsid w:val="00FF1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79302"/>
  <w15:chartTrackingRefBased/>
  <w15:docId w15:val="{6B332587-B94F-4741-8583-C86A188BC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2016-03-22T19:48:00Z</dcterms:created>
  <dcterms:modified xsi:type="dcterms:W3CDTF">2016-03-22T19:48:00Z</dcterms:modified>
</cp:coreProperties>
</file>